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9AEAE" w14:textId="77777777" w:rsidR="0009120F" w:rsidRDefault="00EA0384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561F218D" w14:textId="25D4C007" w:rsidR="0009120F" w:rsidRDefault="00EA0384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 w:rsidR="00A63777">
        <w:rPr>
          <w:lang w:val="en-GB"/>
        </w:rPr>
        <w:t>09-</w:t>
      </w:r>
      <w:r w:rsidR="00F5061A">
        <w:rPr>
          <w:rFonts w:asciiTheme="minorHAnsi"/>
          <w:b/>
          <w:bCs/>
        </w:rPr>
        <w:t>G01</w:t>
      </w:r>
      <w:r w:rsidR="00A63777">
        <w:rPr>
          <w:rFonts w:asciiTheme="minorHAnsi"/>
          <w:b/>
          <w:bCs/>
        </w:rPr>
        <w:t>4</w:t>
      </w:r>
      <w:r w:rsidR="00F5061A">
        <w:rPr>
          <w:rFonts w:asciiTheme="minorHAnsi"/>
          <w:b/>
          <w:bCs/>
        </w:rPr>
        <w:t>-21</w:t>
      </w:r>
    </w:p>
    <w:p w14:paraId="0356FDFC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3B5A6545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15EBCECD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126953EF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6DC5B9E9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57A016D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4958E16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878B384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098B9A69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BAF5E40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1BF8841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BDAF8A2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2A814295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BE41EE7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3982566A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5839F9D2" w14:textId="77777777" w:rsidR="0009120F" w:rsidRDefault="0009120F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</w:p>
    <w:p w14:paraId="4331DAE9" w14:textId="77777777" w:rsidR="0009120F" w:rsidRDefault="00EA0384">
      <w:pPr>
        <w:pStyle w:val="HeadingPage1stuff"/>
        <w:tabs>
          <w:tab w:val="left" w:pos="2835"/>
        </w:tabs>
        <w:spacing w:before="240" w:after="240" w:line="240" w:lineRule="auto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AA7EC84" w14:textId="77777777" w:rsidR="0009120F" w:rsidRDefault="00EA0384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hyperlink r:id="rId12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 w14:paraId="472975EB" w14:textId="77777777" w:rsidR="0009120F" w:rsidRDefault="0009120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3"/>
        <w:gridCol w:w="2301"/>
        <w:gridCol w:w="2665"/>
      </w:tblGrid>
      <w:tr w:rsidR="0009120F" w14:paraId="5B05733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C9D9CC7" w14:textId="77777777" w:rsidR="0009120F" w:rsidRDefault="00EA0384">
            <w:pPr>
              <w:spacing w:line="240" w:lineRule="auto"/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01" w:type="dxa"/>
            <w:shd w:val="clear" w:color="auto" w:fill="auto"/>
          </w:tcPr>
          <w:p w14:paraId="6594410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65" w:type="dxa"/>
            <w:shd w:val="clear" w:color="auto" w:fill="auto"/>
          </w:tcPr>
          <w:p w14:paraId="039089DC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09120F" w14:paraId="6BA0F3DD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B2305CF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01" w:type="dxa"/>
            <w:shd w:val="clear" w:color="auto" w:fill="auto"/>
          </w:tcPr>
          <w:p w14:paraId="09A2D2CF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67E055F" w14:textId="38CFBF59" w:rsidR="0009120F" w:rsidRPr="0011781C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 w:rsidRPr="0011781C">
              <w:rPr>
                <w:rFonts w:ascii="Calibri" w:hAnsi="Calibri"/>
                <w:szCs w:val="20"/>
              </w:rPr>
              <w:t>2</w:t>
            </w:r>
            <w:r w:rsidR="00981CAD" w:rsidRPr="0011781C">
              <w:rPr>
                <w:rFonts w:ascii="Calibri" w:hAnsi="Calibri"/>
                <w:szCs w:val="20"/>
              </w:rPr>
              <w:t>7</w:t>
            </w:r>
            <w:r w:rsidR="00EA0384" w:rsidRPr="0011781C">
              <w:rPr>
                <w:rFonts w:ascii="Calibri" w:hAnsi="Calibri"/>
                <w:szCs w:val="20"/>
              </w:rPr>
              <w:t>/0</w:t>
            </w:r>
            <w:r w:rsidR="00F5061A" w:rsidRPr="0011781C">
              <w:rPr>
                <w:rFonts w:ascii="Calibri" w:hAnsi="Calibri"/>
                <w:szCs w:val="20"/>
              </w:rPr>
              <w:t>8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05394DB1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8B843C6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cs="Calibri"/>
                <w:sz w:val="24"/>
                <w:szCs w:val="24"/>
              </w:rPr>
              <w:t xml:space="preserve"> presentation/Pre-bid Meeting**</w:t>
            </w:r>
          </w:p>
        </w:tc>
        <w:tc>
          <w:tcPr>
            <w:tcW w:w="2301" w:type="dxa"/>
            <w:shd w:val="clear" w:color="auto" w:fill="auto"/>
          </w:tcPr>
          <w:p w14:paraId="700CB85A" w14:textId="68753DCE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5061A">
              <w:rPr>
                <w:rFonts w:ascii="Calibri" w:hAnsi="Calibri" w:cs="Calibri"/>
                <w:kern w:val="2"/>
                <w:lang w:eastAsia="ko-KR"/>
              </w:rPr>
              <w:t>OB</w:t>
            </w:r>
            <w:r w:rsidR="00F5061A" w:rsidRPr="00F5061A">
              <w:rPr>
                <w:rFonts w:ascii="Calibri" w:hAnsi="Calibri" w:cs="Calibri"/>
                <w:kern w:val="2"/>
                <w:lang w:eastAsia="ko-KR"/>
              </w:rPr>
              <w:t xml:space="preserve">, and </w:t>
            </w:r>
            <w:r w:rsidRPr="00F5061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3094217" w14:textId="463F8312" w:rsidR="0009120F" w:rsidRPr="0011781C" w:rsidRDefault="004E2C59">
            <w:pPr>
              <w:spacing w:line="240" w:lineRule="auto"/>
              <w:rPr>
                <w:rFonts w:ascii="Calibri" w:hAnsi="Calibri"/>
                <w:szCs w:val="20"/>
              </w:rPr>
            </w:pPr>
            <w:r w:rsidRPr="0011781C">
              <w:rPr>
                <w:rFonts w:ascii="Calibri" w:hAnsi="Calibri"/>
                <w:szCs w:val="20"/>
              </w:rPr>
              <w:t>3</w:t>
            </w:r>
            <w:r w:rsidR="00EA0384" w:rsidRPr="0011781C">
              <w:rPr>
                <w:rFonts w:ascii="Calibri" w:hAnsi="Calibri"/>
                <w:szCs w:val="20"/>
              </w:rPr>
              <w:t>/0</w:t>
            </w:r>
            <w:r w:rsidRPr="0011781C">
              <w:rPr>
                <w:rFonts w:ascii="Calibri" w:hAnsi="Calibri"/>
                <w:szCs w:val="20"/>
              </w:rPr>
              <w:t>9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1568F36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026630E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01" w:type="dxa"/>
            <w:shd w:val="clear" w:color="auto" w:fill="auto"/>
          </w:tcPr>
          <w:p w14:paraId="256EF133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27FEDB" w14:textId="09BEB3A7" w:rsidR="0009120F" w:rsidRPr="0011781C" w:rsidRDefault="004E2C59">
            <w:pPr>
              <w:spacing w:line="240" w:lineRule="auto"/>
              <w:rPr>
                <w:rFonts w:ascii="Calibri" w:hAnsi="Calibri"/>
                <w:szCs w:val="20"/>
              </w:rPr>
            </w:pPr>
            <w:r w:rsidRPr="0011781C">
              <w:rPr>
                <w:rFonts w:ascii="Calibri" w:hAnsi="Calibri"/>
                <w:szCs w:val="20"/>
              </w:rPr>
              <w:t>8</w:t>
            </w:r>
            <w:r w:rsidR="00EA0384" w:rsidRPr="0011781C">
              <w:rPr>
                <w:rFonts w:ascii="Calibri" w:hAnsi="Calibri"/>
                <w:szCs w:val="20"/>
              </w:rPr>
              <w:t>/0</w:t>
            </w:r>
            <w:r w:rsidR="00A63777" w:rsidRPr="0011781C">
              <w:rPr>
                <w:rFonts w:ascii="Calibri" w:hAnsi="Calibri"/>
                <w:szCs w:val="20"/>
              </w:rPr>
              <w:t>9</w:t>
            </w:r>
            <w:r w:rsidR="00EA0384" w:rsidRPr="0011781C">
              <w:rPr>
                <w:rFonts w:ascii="Calibri" w:hAnsi="Calibri"/>
                <w:szCs w:val="20"/>
              </w:rPr>
              <w:t>/202</w:t>
            </w:r>
            <w:r w:rsidR="00F5061A" w:rsidRPr="0011781C">
              <w:rPr>
                <w:rFonts w:ascii="Calibri" w:hAnsi="Calibri"/>
                <w:szCs w:val="20"/>
              </w:rPr>
              <w:t>1</w:t>
            </w:r>
            <w:r w:rsidR="00EA0384" w:rsidRPr="0011781C">
              <w:rPr>
                <w:rFonts w:ascii="Calibri" w:hAnsi="Calibri"/>
                <w:szCs w:val="20"/>
              </w:rPr>
              <w:t xml:space="preserve"> (</w:t>
            </w:r>
            <w:r w:rsidR="00024EE3" w:rsidRPr="0011781C">
              <w:rPr>
                <w:rFonts w:ascii="Calibri" w:hAnsi="Calibri"/>
                <w:szCs w:val="20"/>
              </w:rPr>
              <w:t>3</w:t>
            </w:r>
            <w:r w:rsidR="00EA0384" w:rsidRPr="0011781C">
              <w:rPr>
                <w:rFonts w:ascii="Calibri" w:hAnsi="Calibri"/>
                <w:szCs w:val="20"/>
              </w:rPr>
              <w:t xml:space="preserve">pm) </w:t>
            </w:r>
          </w:p>
        </w:tc>
      </w:tr>
      <w:tr w:rsidR="0009120F" w14:paraId="76D823E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64F443B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301" w:type="dxa"/>
            <w:shd w:val="clear" w:color="auto" w:fill="auto"/>
          </w:tcPr>
          <w:p w14:paraId="59F98F02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5F01811" w14:textId="244CD7BD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EA0384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09120F" w14:paraId="37414C01" w14:textId="77777777">
        <w:trPr>
          <w:trHeight w:val="20"/>
        </w:trPr>
        <w:tc>
          <w:tcPr>
            <w:tcW w:w="5083" w:type="dxa"/>
            <w:tcBorders>
              <w:bottom w:val="single" w:sz="12" w:space="0" w:color="auto"/>
            </w:tcBorders>
            <w:shd w:val="clear" w:color="auto" w:fill="auto"/>
          </w:tcPr>
          <w:p w14:paraId="5CE766E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shd w:val="clear" w:color="auto" w:fill="auto"/>
          </w:tcPr>
          <w:p w14:paraId="3463BF74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1B49191" w14:textId="2AEB19AA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EA0384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(</w:t>
            </w:r>
            <w:r>
              <w:rPr>
                <w:rFonts w:ascii="Calibri" w:hAnsi="Calibri"/>
                <w:szCs w:val="20"/>
              </w:rPr>
              <w:t>5</w:t>
            </w:r>
            <w:r w:rsidR="00EA0384">
              <w:rPr>
                <w:rFonts w:ascii="Calibri" w:hAnsi="Calibri"/>
                <w:szCs w:val="20"/>
              </w:rPr>
              <w:t xml:space="preserve">pm)  </w:t>
            </w:r>
          </w:p>
        </w:tc>
      </w:tr>
      <w:tr w:rsidR="0009120F" w14:paraId="73B8FF53" w14:textId="77777777">
        <w:trPr>
          <w:trHeight w:val="20"/>
        </w:trPr>
        <w:tc>
          <w:tcPr>
            <w:tcW w:w="5083" w:type="dxa"/>
            <w:tcBorders>
              <w:top w:val="single" w:sz="12" w:space="0" w:color="auto"/>
            </w:tcBorders>
            <w:shd w:val="clear" w:color="auto" w:fill="auto"/>
          </w:tcPr>
          <w:p w14:paraId="5F0DA498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01" w:type="dxa"/>
            <w:tcBorders>
              <w:top w:val="single" w:sz="12" w:space="0" w:color="auto"/>
            </w:tcBorders>
            <w:shd w:val="clear" w:color="auto" w:fill="auto"/>
          </w:tcPr>
          <w:p w14:paraId="29703A14" w14:textId="5110220C" w:rsidR="0009120F" w:rsidRDefault="00981CAD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PE, CPU</w:t>
            </w:r>
            <w:r w:rsidR="00F5061A" w:rsidRPr="00F5061A">
              <w:rPr>
                <w:rFonts w:ascii="Calibri" w:hAnsi="Calibri" w:cs="Calibri"/>
                <w:kern w:val="2"/>
                <w:lang w:eastAsia="ko-KR"/>
              </w:rPr>
              <w:t xml:space="preserve"> and </w:t>
            </w:r>
            <w:r w:rsidR="00EA0384" w:rsidRPr="00F5061A">
              <w:rPr>
                <w:rFonts w:ascii="Calibri" w:hAnsi="Calibri" w:cs="Calibri"/>
                <w:kern w:val="2"/>
                <w:lang w:eastAsia="ko-KR"/>
              </w:rPr>
              <w:t xml:space="preserve">MCIC </w:t>
            </w:r>
          </w:p>
        </w:tc>
        <w:tc>
          <w:tcPr>
            <w:tcW w:w="26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70E975" w14:textId="7E0D77B0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F5061A">
              <w:rPr>
                <w:rFonts w:ascii="Calibri" w:hAnsi="Calibri"/>
                <w:szCs w:val="20"/>
              </w:rPr>
              <w:t>09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09120F" w14:paraId="0C641AF4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1B27FA7B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01" w:type="dxa"/>
            <w:shd w:val="clear" w:color="auto" w:fill="auto"/>
          </w:tcPr>
          <w:p w14:paraId="67C106B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32C7A7E" w14:textId="6434BD3D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F5061A">
              <w:rPr>
                <w:rFonts w:ascii="Calibri" w:hAnsi="Calibri"/>
                <w:szCs w:val="20"/>
              </w:rPr>
              <w:t>09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</w:t>
            </w:r>
          </w:p>
        </w:tc>
      </w:tr>
      <w:tr w:rsidR="0009120F" w14:paraId="58BFA6C2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776ABAC2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01" w:type="dxa"/>
            <w:shd w:val="clear" w:color="auto" w:fill="auto"/>
          </w:tcPr>
          <w:p w14:paraId="548BA68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C8155A7" w14:textId="70B61C97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EA0384">
              <w:rPr>
                <w:rFonts w:ascii="Calibri" w:hAnsi="Calibri"/>
                <w:szCs w:val="20"/>
              </w:rPr>
              <w:t>/</w:t>
            </w:r>
            <w:r w:rsidR="00F5061A">
              <w:rPr>
                <w:rFonts w:ascii="Calibri" w:hAnsi="Calibri"/>
                <w:szCs w:val="20"/>
              </w:rPr>
              <w:t>09</w:t>
            </w:r>
            <w:r w:rsidR="00EA0384">
              <w:rPr>
                <w:rFonts w:ascii="Calibri" w:hAnsi="Calibri"/>
                <w:szCs w:val="20"/>
              </w:rPr>
              <w:t>/202</w:t>
            </w:r>
            <w:r w:rsidR="00F5061A">
              <w:rPr>
                <w:rFonts w:ascii="Calibri" w:hAnsi="Calibri"/>
                <w:szCs w:val="20"/>
              </w:rPr>
              <w:t>1</w:t>
            </w:r>
            <w:r w:rsidR="00EA0384">
              <w:rPr>
                <w:rFonts w:ascii="Calibri" w:hAnsi="Calibri"/>
                <w:szCs w:val="20"/>
              </w:rPr>
              <w:t xml:space="preserve">    </w:t>
            </w:r>
          </w:p>
        </w:tc>
      </w:tr>
      <w:tr w:rsidR="0009120F" w14:paraId="1EB0411A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4B6D3811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finalization</w:t>
            </w:r>
          </w:p>
        </w:tc>
        <w:tc>
          <w:tcPr>
            <w:tcW w:w="2301" w:type="dxa"/>
            <w:shd w:val="clear" w:color="auto" w:fill="auto"/>
          </w:tcPr>
          <w:p w14:paraId="380CCAFA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5DD3BAC0" w14:textId="59277C13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7/10/2021(14 days complaint period)</w:t>
            </w:r>
          </w:p>
        </w:tc>
      </w:tr>
      <w:tr w:rsidR="0009120F" w14:paraId="148EB15C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6ABE44C1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01" w:type="dxa"/>
            <w:shd w:val="clear" w:color="auto" w:fill="auto"/>
          </w:tcPr>
          <w:p w14:paraId="206096CD" w14:textId="77777777" w:rsidR="0009120F" w:rsidRDefault="00EA0384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OB/Tenderer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34860586" w14:textId="4A537E7C" w:rsidR="0009120F" w:rsidRDefault="00A63777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8/10/2021</w:t>
            </w:r>
          </w:p>
        </w:tc>
      </w:tr>
      <w:tr w:rsidR="0009120F" w14:paraId="1E4E2C9E" w14:textId="77777777">
        <w:trPr>
          <w:trHeight w:val="20"/>
        </w:trPr>
        <w:tc>
          <w:tcPr>
            <w:tcW w:w="5083" w:type="dxa"/>
            <w:shd w:val="clear" w:color="auto" w:fill="auto"/>
          </w:tcPr>
          <w:p w14:paraId="4136DB6E" w14:textId="77777777" w:rsidR="0009120F" w:rsidRDefault="00EA0384">
            <w:pPr>
              <w:pStyle w:val="ListParagraph"/>
              <w:numPr>
                <w:ilvl w:val="0"/>
                <w:numId w:val="3"/>
              </w:numPr>
              <w:spacing w:line="240" w:lineRule="auto"/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01" w:type="dxa"/>
            <w:shd w:val="clear" w:color="auto" w:fill="auto"/>
          </w:tcPr>
          <w:p w14:paraId="708CEFF6" w14:textId="3C85DFDD" w:rsidR="0009120F" w:rsidRDefault="00024EE3">
            <w:pPr>
              <w:spacing w:line="240" w:lineRule="auto"/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Winning bidder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9DEAADF" w14:textId="77777777" w:rsidR="0009120F" w:rsidRDefault="00EA0384">
            <w:pPr>
              <w:spacing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Once the material delivered to the project site</w:t>
            </w:r>
          </w:p>
        </w:tc>
      </w:tr>
    </w:tbl>
    <w:p w14:paraId="381269B0" w14:textId="77777777" w:rsidR="0009120F" w:rsidRDefault="00EA0384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356D58EF" w14:textId="77777777" w:rsidR="0009120F" w:rsidRDefault="00EA038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 w14:paraId="3EF9940D" w14:textId="77777777" w:rsidR="0009120F" w:rsidRDefault="00EA038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09120F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EE4AA" w14:textId="77777777" w:rsidR="00D04EF6" w:rsidRDefault="00D04EF6">
      <w:pPr>
        <w:spacing w:after="0" w:line="240" w:lineRule="auto"/>
      </w:pPr>
      <w:r>
        <w:separator/>
      </w:r>
    </w:p>
  </w:endnote>
  <w:endnote w:type="continuationSeparator" w:id="0">
    <w:p w14:paraId="60866AB9" w14:textId="77777777" w:rsidR="00D04EF6" w:rsidRDefault="00D0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1FCF" w14:textId="77777777" w:rsidR="0009120F" w:rsidRDefault="00EA038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57AA2C3A" w14:textId="38F9311C" w:rsidR="0009120F" w:rsidRDefault="00EA0384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1781C">
      <w:rPr>
        <w:noProof/>
      </w:rPr>
      <w:t>2021-08-25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5DB7E" w14:textId="77777777" w:rsidR="00D04EF6" w:rsidRDefault="00D04EF6">
      <w:pPr>
        <w:spacing w:after="0" w:line="240" w:lineRule="auto"/>
      </w:pPr>
      <w:r>
        <w:separator/>
      </w:r>
    </w:p>
  </w:footnote>
  <w:footnote w:type="continuationSeparator" w:id="0">
    <w:p w14:paraId="3D4E509F" w14:textId="77777777" w:rsidR="00D04EF6" w:rsidRDefault="00D04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1945D" w14:textId="77777777" w:rsidR="0009120F" w:rsidRDefault="00EA0384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150903C" wp14:editId="0AB9EBC6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8E9DA" w14:textId="77777777" w:rsidR="0009120F" w:rsidRDefault="00EA0384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DE0515F" w14:textId="77777777" w:rsidR="0009120F" w:rsidRDefault="00091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4EE3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20F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47F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1781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017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666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089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15BBC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F8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F95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C59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48E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1A18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AB7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4A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D4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322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87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1A1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42E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69B"/>
    <w:rsid w:val="00951796"/>
    <w:rsid w:val="00952011"/>
    <w:rsid w:val="0095241B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CAD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1E1D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31F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777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974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4EF6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C8F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384"/>
    <w:rsid w:val="00EA082E"/>
    <w:rsid w:val="00EA0A42"/>
    <w:rsid w:val="00EA0D0C"/>
    <w:rsid w:val="00EA0E33"/>
    <w:rsid w:val="00EA0FA2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61A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5181DFF"/>
    <w:rsid w:val="0F266DDF"/>
    <w:rsid w:val="184334A9"/>
    <w:rsid w:val="1A0E09BF"/>
    <w:rsid w:val="1ADF3CF1"/>
    <w:rsid w:val="24360A51"/>
    <w:rsid w:val="267D3601"/>
    <w:rsid w:val="29A17EA8"/>
    <w:rsid w:val="2EFC6C68"/>
    <w:rsid w:val="38E605EF"/>
    <w:rsid w:val="3CB132F6"/>
    <w:rsid w:val="3CE32302"/>
    <w:rsid w:val="3D882ADF"/>
    <w:rsid w:val="401E5132"/>
    <w:rsid w:val="47430E5A"/>
    <w:rsid w:val="581B4DC6"/>
    <w:rsid w:val="624C3CF9"/>
    <w:rsid w:val="65A97C29"/>
    <w:rsid w:val="73945656"/>
    <w:rsid w:val="73A6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198FB7"/>
  <w15:docId w15:val="{13AEDD6F-FFCA-4300-9F45-61A4FABF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ocurement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6E6CE9-4CB8-4B91-AF34-9D93904A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Burennata Betero</cp:lastModifiedBy>
  <cp:revision>12</cp:revision>
  <cp:lastPrinted>2020-09-10T03:34:00Z</cp:lastPrinted>
  <dcterms:created xsi:type="dcterms:W3CDTF">2021-08-23T23:59:00Z</dcterms:created>
  <dcterms:modified xsi:type="dcterms:W3CDTF">2021-08-25T04:23:00Z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